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C6571" w14:textId="26294680" w:rsidR="00BD7916" w:rsidRPr="00F77623" w:rsidRDefault="00BD7916" w:rsidP="00BD79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66440829"/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EF502F" w:rsidRPr="00EF502F">
        <w:rPr>
          <w:b/>
          <w:noProof/>
          <w:sz w:val="24"/>
          <w:lang w:eastAsia="zh-CN"/>
        </w:rPr>
        <w:t>0130</w:t>
      </w:r>
    </w:p>
    <w:p w14:paraId="012C8249" w14:textId="77777777" w:rsidR="00BD7916" w:rsidRDefault="00BD7916" w:rsidP="00BD7916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7AA968AA" w14:textId="434927F0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D0380" w:rsidRPr="00BD0380">
        <w:rPr>
          <w:b/>
          <w:noProof/>
          <w:sz w:val="24"/>
          <w:lang w:eastAsia="zh-CN"/>
        </w:rPr>
        <w:t>1031</w:t>
      </w:r>
    </w:p>
    <w:p w14:paraId="50214329" w14:textId="071C829C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  <w:bookmarkStart w:id="1" w:name="_GoBack"/>
      <w:bookmarkEnd w:id="1"/>
    </w:p>
    <w:p w14:paraId="09D8372B" w14:textId="77777777" w:rsidR="00F77623" w:rsidRPr="00F77623" w:rsidRDefault="00F77623" w:rsidP="00F776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7623">
        <w:rPr>
          <w:b/>
          <w:noProof/>
          <w:sz w:val="24"/>
        </w:rPr>
        <w:t>3GPP TSG-CT WG3 Meeting #119bis-e</w:t>
      </w:r>
      <w:r w:rsidRPr="00F77623">
        <w:rPr>
          <w:b/>
          <w:noProof/>
          <w:sz w:val="24"/>
        </w:rPr>
        <w:tab/>
        <w:t>C3-220416</w:t>
      </w:r>
    </w:p>
    <w:p w14:paraId="32113FF2" w14:textId="46C932AE" w:rsidR="00F77623" w:rsidRDefault="00F77623" w:rsidP="00F77623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>E-Meeting, 17th – 21st January 2022</w:t>
      </w:r>
    </w:p>
    <w:p w14:paraId="4B550D15" w14:textId="44D27FA4" w:rsidR="00FA51C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175DC5">
        <w:rPr>
          <w:rFonts w:hint="eastAsia"/>
          <w:b/>
          <w:noProof/>
          <w:sz w:val="24"/>
          <w:lang w:eastAsia="zh-CN"/>
        </w:rPr>
        <w:t xml:space="preserve">WG1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C6070">
        <w:rPr>
          <w:rFonts w:hint="eastAsia"/>
          <w:b/>
          <w:noProof/>
          <w:sz w:val="24"/>
          <w:lang w:eastAsia="zh-CN"/>
        </w:rPr>
        <w:t>0</w:t>
      </w:r>
      <w:r w:rsidR="006B24D0">
        <w:rPr>
          <w:rFonts w:hint="eastAsia"/>
          <w:b/>
          <w:noProof/>
          <w:sz w:val="24"/>
          <w:lang w:eastAsia="zh-CN"/>
        </w:rPr>
        <w:t>702</w:t>
      </w:r>
    </w:p>
    <w:p w14:paraId="51126FBA" w14:textId="4B441F33" w:rsidR="00FA51C3" w:rsidRPr="00FA51C3" w:rsidRDefault="00FA51C3" w:rsidP="00E73A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65F63666" w:rsidR="009C7E87" w:rsidRPr="00193014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193014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1DF70" w14:textId="77777777" w:rsidR="009E5478" w:rsidRDefault="009E5478">
      <w:r>
        <w:separator/>
      </w:r>
    </w:p>
  </w:endnote>
  <w:endnote w:type="continuationSeparator" w:id="0">
    <w:p w14:paraId="201D493E" w14:textId="77777777" w:rsidR="009E5478" w:rsidRDefault="009E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16B67" w14:textId="77777777" w:rsidR="009E5478" w:rsidRDefault="009E5478">
      <w:r>
        <w:separator/>
      </w:r>
    </w:p>
  </w:footnote>
  <w:footnote w:type="continuationSeparator" w:id="0">
    <w:p w14:paraId="40F4B6EC" w14:textId="77777777" w:rsidR="009E5478" w:rsidRDefault="009E5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3014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D7CDC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2596A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B7A52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547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4AF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380"/>
    <w:rsid w:val="00BD093D"/>
    <w:rsid w:val="00BD7916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502F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50F9B-DC69-46ED-8D89-055FAE8B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7</cp:revision>
  <cp:lastPrinted>2000-02-29T10:31:00Z</cp:lastPrinted>
  <dcterms:created xsi:type="dcterms:W3CDTF">2022-02-07T01:00:00Z</dcterms:created>
  <dcterms:modified xsi:type="dcterms:W3CDTF">2022-02-07T01:20:00Z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